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24640" w14:textId="77777777" w:rsidR="00F85741" w:rsidRDefault="00F85741" w:rsidP="00F857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WAYALL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13DBAF9" w14:textId="77777777" w:rsidR="00F85741" w:rsidRDefault="00F85741" w:rsidP="00F857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Great Carleton, Lincolnshire. Yeoman.</w:t>
      </w:r>
    </w:p>
    <w:p w14:paraId="483AC55D" w14:textId="77777777" w:rsidR="00F85741" w:rsidRDefault="00F85741" w:rsidP="00F85741">
      <w:pPr>
        <w:rPr>
          <w:rFonts w:ascii="Times New Roman" w:hAnsi="Times New Roman" w:cs="Times New Roman"/>
        </w:rPr>
      </w:pPr>
    </w:p>
    <w:p w14:paraId="11B251A3" w14:textId="77777777" w:rsidR="00F85741" w:rsidRDefault="00F85741" w:rsidP="00F85741">
      <w:pPr>
        <w:rPr>
          <w:rFonts w:ascii="Times New Roman" w:hAnsi="Times New Roman" w:cs="Times New Roman"/>
        </w:rPr>
      </w:pPr>
    </w:p>
    <w:p w14:paraId="00F28D52" w14:textId="77777777" w:rsidR="00F85741" w:rsidRDefault="00F85741" w:rsidP="00F857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Tournay</w:t>
      </w:r>
      <w:proofErr w:type="spellEnd"/>
      <w:r>
        <w:rPr>
          <w:rFonts w:ascii="Times New Roman" w:hAnsi="Times New Roman" w:cs="Times New Roman"/>
        </w:rPr>
        <w:t>(q.v.) brought a plaint of debt against him, Clement Argent</w:t>
      </w:r>
    </w:p>
    <w:p w14:paraId="7424319E" w14:textId="77777777" w:rsidR="00F85741" w:rsidRDefault="00F85741" w:rsidP="00F857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Hemswell, Lincolnshire(q.v.), Richard </w:t>
      </w:r>
      <w:proofErr w:type="spellStart"/>
      <w:r>
        <w:rPr>
          <w:rFonts w:ascii="Times New Roman" w:hAnsi="Times New Roman" w:cs="Times New Roman"/>
        </w:rPr>
        <w:t>Halman</w:t>
      </w:r>
      <w:proofErr w:type="spellEnd"/>
      <w:r>
        <w:rPr>
          <w:rFonts w:ascii="Times New Roman" w:hAnsi="Times New Roman" w:cs="Times New Roman"/>
        </w:rPr>
        <w:t xml:space="preserve"> of Whitgift, West Riding</w:t>
      </w:r>
    </w:p>
    <w:p w14:paraId="2B906865" w14:textId="77777777" w:rsidR="00F85741" w:rsidRDefault="00F85741" w:rsidP="00F85741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Yorkshire(q.v.) and John </w:t>
      </w:r>
      <w:proofErr w:type="spellStart"/>
      <w:r>
        <w:rPr>
          <w:rFonts w:ascii="Times New Roman" w:hAnsi="Times New Roman" w:cs="Times New Roman"/>
        </w:rPr>
        <w:t>Pynnyng</w:t>
      </w:r>
      <w:proofErr w:type="spellEnd"/>
      <w:r>
        <w:rPr>
          <w:rFonts w:ascii="Times New Roman" w:hAnsi="Times New Roman" w:cs="Times New Roman"/>
        </w:rPr>
        <w:t>, senior, of Ruston, North Riding of Yorkshire(q.v.).</w:t>
      </w:r>
    </w:p>
    <w:p w14:paraId="5E01C295" w14:textId="77777777" w:rsidR="00F85741" w:rsidRDefault="00F85741" w:rsidP="00F857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492AA72" w14:textId="77777777" w:rsidR="00F85741" w:rsidRDefault="00F85741" w:rsidP="00F85741">
      <w:pPr>
        <w:rPr>
          <w:rFonts w:ascii="Times New Roman" w:hAnsi="Times New Roman" w:cs="Times New Roman"/>
        </w:rPr>
      </w:pPr>
    </w:p>
    <w:p w14:paraId="09A18280" w14:textId="77777777" w:rsidR="00F85741" w:rsidRDefault="00F85741" w:rsidP="00F85741">
      <w:pPr>
        <w:rPr>
          <w:rFonts w:ascii="Times New Roman" w:hAnsi="Times New Roman" w:cs="Times New Roman"/>
        </w:rPr>
      </w:pPr>
    </w:p>
    <w:p w14:paraId="14182CFD" w14:textId="77777777" w:rsidR="00F85741" w:rsidRDefault="00F85741" w:rsidP="00F8574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February 2019</w:t>
      </w:r>
    </w:p>
    <w:p w14:paraId="266DEAEB" w14:textId="77777777" w:rsidR="006B2F86" w:rsidRPr="00E71FC3" w:rsidRDefault="00F8574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AC952" w14:textId="77777777" w:rsidR="00F85741" w:rsidRDefault="00F85741" w:rsidP="00E71FC3">
      <w:r>
        <w:separator/>
      </w:r>
    </w:p>
  </w:endnote>
  <w:endnote w:type="continuationSeparator" w:id="0">
    <w:p w14:paraId="11204D81" w14:textId="77777777" w:rsidR="00F85741" w:rsidRDefault="00F8574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86E3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9F84F" w14:textId="77777777" w:rsidR="00F85741" w:rsidRDefault="00F85741" w:rsidP="00E71FC3">
      <w:r>
        <w:separator/>
      </w:r>
    </w:p>
  </w:footnote>
  <w:footnote w:type="continuationSeparator" w:id="0">
    <w:p w14:paraId="68C80186" w14:textId="77777777" w:rsidR="00F85741" w:rsidRDefault="00F8574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74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5CDAEB"/>
  <w15:chartTrackingRefBased/>
  <w15:docId w15:val="{1293370E-398D-48B6-8599-1893B7213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574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857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2019-02-27T20:40:00Z</dcterms:created>
  <dcterms:modified xsi:type="dcterms:W3CDTF">2019-02-27T20:40:00Z</dcterms:modified>
</cp:coreProperties>
</file>